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cd8a9e0" w14:textId="cd8a9e0">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DD293B">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D293B">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DD293B">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D293B">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D293B">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D293B">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D293B">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D293B" w:rsidR="00DD293B">
            <w:rPr>
              <w:rStyle w:val="eSPISCCParagraphDefaultFont"/>
              <w:rFonts w:eastAsiaTheme="minorHAnsi"/>
            </w:rPr>
            <w:t>Pp-680/2024</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DD293B" w:rsidR="00DD293B">
            <w:rPr>
              <w:rStyle w:val="eSPISCCParagraphDefaultFont"/>
              <w:rFonts w:eastAsiaTheme="minorHAnsi"/>
            </w:rPr>
            <w:t>ADRIA - MONT drutšvo s ograničenom odgovornošću za proizvodnju i usluge i dr.</w:t>
          </w:r>
        </w:sdtContent>
      </w:sdt>
      <w:r w:rsidR="00873C3A">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DD293B" w:rsidR="00DD293B">
            <w:rPr>
              <w:rStyle w:val="eSPISCCParagraphDefaultFont"/>
              <w:rFonts w:eastAsiaTheme="minorHAnsi"/>
            </w:rPr>
            <w:t>ADRIA - MONT drutšvo s ograničenom odgovornošću za proizvodnju i usluge,Nermin Graca</w:t>
          </w:r>
        </w:sdtContent>
      </w:sdt>
      <w:r w:rsidR="00873C3A">
        <w:rPr>
          <w:rFonts w:eastAsia="Calibri" w:cs="Times New Roman"/>
          <w:noProof/>
        </w:rPr>
        <w:t xml:space="preserve"> </w:t>
      </w:r>
    </w:p>
    <w:p w:rsidR="00176071" w:rsidP="000F1677" w:rsidRDefault="00176071">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D293B" w:rsidR="00DD293B">
            <w:rPr>
              <w:rStyle w:val="eSPISCCParagraphDefaultFont"/>
              <w:rFonts w:eastAsiaTheme="minorHAnsi"/>
            </w:rPr>
            <w:t>članka 247., članka 150., članka 229. stavka 1., članka 172., članka 229. stavka 1., članka 247., članka 150., članka 172.</w:t>
          </w:r>
        </w:sdtContent>
      </w:sdt>
    </w:p>
    <w:p w:rsidRPr="00610735" w:rsidR="00BC514D" w:rsidP="000F1677" w:rsidRDefault="00DD293B">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strancima">
            <w:listItem w:displayText="Zakon o strancima" w:value="Zakon o strancima"/>
            <w:listItem w:displayText="Zakon o obveznom zdravstvenom osiguranju" w:value="Zakon o obveznom zdravstvenom osiguranju"/>
            <w:listItem w:displayText="Zakon o radu" w:value="Zakon o radu"/>
            <w:listItem w:displayText="Zakon o mirovinskom osiguranju" w:value="Zakon o mirovinskom osiguranju"/>
          </w:comboBox>
        </w:sdtPr>
        <w:sdtEndPr>
          <w:rPr>
            <w:rStyle w:val="eSPISCCParagraphDefaultFont"/>
            <w:rFonts w:eastAsia="Calibri"/>
          </w:rPr>
        </w:sdtEndPr>
        <w:sdtContent>
          <w:r w:rsidRPr="00DD293B">
            <w:rPr>
              <w:rStyle w:val="eSPISCCParagraphDefaultFont"/>
              <w:rFonts w:eastAsiaTheme="minorHAnsi"/>
            </w:rPr>
            <w:t>Zakon o strancima</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D293B" w:rsidR="00DD293B">
            <w:rPr>
              <w:rStyle w:val="eSPISCCParagraphDefaultFont"/>
              <w:rFonts w:eastAsiaTheme="minorHAnsi"/>
            </w:rPr>
            <w:t>Nermin Graca</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D293B" w:rsidR="00DD293B">
            <w:rPr>
              <w:rStyle w:val="eSPISCCParagraphDefaultFont"/>
              <w:rFonts w:eastAsiaTheme="minorHAnsi"/>
            </w:rPr>
            <w:t>4.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D293B" w:rsidR="00DD293B">
            <w:rPr>
              <w:rStyle w:val="eSPISCCParagraphDefaultFont"/>
              <w:rFonts w:eastAsiaTheme="minorHAnsi"/>
            </w:rPr>
            <w:t>10:15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DD293B" w:rsidR="00DD293B">
            <w:rPr>
              <w:rStyle w:val="eSPISCCParagraphDefaultFont"/>
              <w:rFonts w:eastAsiaTheme="minorHAnsi"/>
            </w:rPr>
            <w:t>Užarska 3</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D293B" w:rsidR="00DD293B">
            <w:rPr>
              <w:rStyle w:val="eSPISCCParagraphDefaultFont"/>
              <w:rFonts w:eastAsiaTheme="minorHAnsi"/>
            </w:rPr>
            <w:t>Rijeka</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D293B" w:rsidR="00DD293B">
            <w:rPr>
              <w:rStyle w:val="eSPISCCParagraphDefaultFont"/>
              <w:rFonts w:eastAsiaTheme="minorHAnsi"/>
            </w:rPr>
            <w:t>7/III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D293B" w:rsidR="00DD293B">
            <w:rPr>
              <w:rStyle w:val="eSPISCCParagraphDefaultFont"/>
              <w:rFonts w:eastAsiaTheme="minorHAnsi"/>
            </w:rPr>
            <w:t>članka 247., članka 150., članka 229. stavka 1., članka 172., članka 229. stavka 1., članka 247., članka 150., članka 172.</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strancima">
            <w:listItem w:displayText="Zakon o strancima" w:value="Zakon o strancima"/>
            <w:listItem w:displayText="Zakon o obveznom zdravstvenom osiguranju" w:value="Zakon o obveznom zdravstvenom osiguranju"/>
            <w:listItem w:displayText="Zakon o radu" w:value="Zakon o radu"/>
            <w:listItem w:displayText="Zakon o mirovinskom osiguranju" w:value="Zakon o mirovinskom osiguranju"/>
          </w:comboBox>
        </w:sdtPr>
        <w:sdtEndPr>
          <w:rPr>
            <w:rStyle w:val="eSPISCCParagraphDefaultFont"/>
          </w:rPr>
        </w:sdtEndPr>
        <w:sdtContent>
          <w:r w:rsidRPr="00DD293B" w:rsidR="00DD293B">
            <w:rPr>
              <w:rStyle w:val="eSPISCCParagraphDefaultFont"/>
              <w:rFonts w:eastAsiaTheme="minorHAnsi"/>
            </w:rPr>
            <w:t>Zakon o strancima</w:t>
          </w:r>
        </w:sdtContent>
      </w:sdt>
      <w:r w:rsidR="008F4468">
        <w:rPr>
          <w:rStyle w:val="PozadinaSvijetloZelena"/>
        </w:rPr>
        <w:t xml:space="preserve">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DD293B" w:rsidR="00DD293B">
            <w:rPr>
              <w:rStyle w:val="eSPISCCParagraphDefaultFont"/>
              <w:rFonts w:eastAsiaTheme="minorHAnsi"/>
            </w:rPr>
            <w:t>107/07</w:t>
          </w:r>
        </w:sdtContent>
      </w:sdt>
      <w:r w:rsidR="008F4468">
        <w:rPr>
          <w:rFonts w:eastAsia="Calibri" w:cs="Times New Roman"/>
          <w:bCs/>
        </w:rPr>
        <w:t xml:space="preserve"> </w:t>
      </w:r>
      <w:r w:rsidRPr="00B3638E">
        <w:rPr>
          <w:rFonts w:eastAsia="Calibri" w:cs="Times New Roman"/>
          <w:bCs/>
        </w:rPr>
        <w:t>).</w:t>
      </w:r>
    </w:p>
    <w:p w:rsidRPr="00B3638E" w:rsidR="00B3638E" w:rsidP="00B3638E" w:rsidRDefault="00B3638E">
      <w:pPr>
        <w:spacing w:after="0"/>
        <w:ind w:firstLine="708"/>
        <w:jc w:val="both"/>
        <w:rPr>
          <w:rFonts w:eastAsia="Times New Roman" w:cs="Times New Roman"/>
          <w:szCs w:val="22"/>
          <w:lang w:eastAsia="hr-HR"/>
        </w:rPr>
      </w:pPr>
      <w:r w:rsidRPr="00B3638E">
        <w:rPr>
          <w:rFonts w:eastAsia="Times New Roman" w:cs="Times New Roman"/>
          <w:lang w:eastAsia="hr-HR"/>
        </w:rPr>
        <w:t>Okrivljenik, odgovorna osoba u pravnoj osobi, je dužan osobno pristupiti ispitivanju. Ukoliko se okrivljenik, odgovorna osoba u pravnoj osobi, ne odazove pozivu i ne opravda izostanak ili ako bude očito izbjegavao primitak poziva, sud će izdati dovedbeni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lastRenderedPageBreak/>
        <w:t>Okrivljenik, odgovorna osoba u pravnoj osobi, ima pravo uzeti branitelja po svojem izboru koji može biti nazočan ispitivanju (članak 172. stavak 1. Prekršajnog zakona), ali se rasprava neće odgoditi zbog braniteljeva nedolaska.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D293B" w:rsidR="00DD293B">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D293B" w:rsidR="00DD293B">
            <w:rPr>
              <w:rStyle w:val="eSPISCCParagraphDefaultFont"/>
              <w:rFonts w:eastAsiaTheme="minorHAnsi"/>
            </w:rPr>
            <w:t>18. lipnja 2026.</w:t>
          </w:r>
        </w:sdtContent>
      </w:sdt>
      <w:r w:rsidRPr="0041581F">
        <w:rPr>
          <w:rFonts w:eastAsia="Calibri" w:cs="Times New Roman"/>
        </w:rPr>
        <w:t xml:space="preserve"> </w:t>
      </w:r>
    </w:p>
    <w:p w:rsidR="00DD293B"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DD293B">
      <w:pPr>
        <w:keepNext/>
        <w:spacing w:after="0"/>
        <w:ind w:left="5329"/>
        <w:contextualSpacing/>
        <w:rPr>
          <w:rFonts w:cs="Times New Roman"/>
          <w:noProof/>
        </w:rPr>
      </w:pPr>
      <w:r>
        <w:rPr>
          <w:rFonts w:cs="Times New Roman"/>
          <w:noProof/>
        </w:rPr>
        <w:t>Sudska savjetnica</w:t>
      </w:r>
    </w:p>
    <w:p w:rsidR="0041581F" w:rsidP="0041581F" w:rsidRDefault="00DD293B">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D293B">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r>
        <w:separator/>
      </w:r>
    </w:p>
  </w:endnote>
  <w:endnote w:type="continuationSeparator" w:id="0">
    <w:p w:rsidR="001654B5" w:rsidP="00537B78" w:rsidRDefault="001654B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DD293B">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r>
        <w:separator/>
      </w:r>
    </w:p>
  </w:footnote>
  <w:footnote w:type="continuationSeparator" w:id="0">
    <w:p w:rsidR="001654B5" w:rsidP="00537B78" w:rsidRDefault="001654B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D293B" w:rsidR="00DD293B">
          <w:rPr>
            <w:rStyle w:val="eSPISCCParagraphDefaultFont"/>
          </w:rPr>
          <w:t>Pp-680/2024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2"/>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293B"/>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76B2C78"/>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Šet. I.g. Kovačića 21 A</izvorni_sadrzaj>
    <derivirana_varijabla naziv="DomainObject.UcesnikSudskeRadnje.Adresa.UlicaIKBR_1">Šet. I.g. Kovačića 21 A</derivirana_varijabla>
  </DomainObject.UcesnikSudskeRadnje.Adresa.UlicaIKBR>
  <DomainObject.UcesnikSudskeRadnje.Naziv>
    <izvorni_sadrzaj>Nermin Graca</izvorni_sadrzaj>
    <derivirana_varijabla naziv="DomainObject.UcesnikSudskeRadnje.Naziv_1">Nermin Graca</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4. rujna 2026.</izvorni_sadrzaj>
    <derivirana_varijabla naziv="DomainObject.UcesnikSudskeRadnje.SudskaRadnja.PlaniraniZavrsetakDatum_1">4. rujna 2026.</derivirana_varijabla>
  </DomainObject.UcesnikSudskeRadnje.SudskaRadnja.PlaniraniZavrsetakDatum>
  <DomainObject.UcesnikSudskeRadnje.SudskaRadnja.PlaniraniPocetakDatum>
    <izvorni_sadrzaj>4. rujna 2026.</izvorni_sadrzaj>
    <derivirana_varijabla naziv="DomainObject.UcesnikSudskeRadnje.SudskaRadnja.PlaniraniPocetakDatum_1">4.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10:15</izvorni_sadrzaj>
    <derivirana_varijabla naziv="DomainObject.UcesnikSudskeRadnje.SudskaRadnja.PlaniraniPocetakVrijeme_1">10:15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izvorni_sadrzaj>
    <derivirana_varijabla naziv="DomainObject.Predmet.Broj_1">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2024.</izvorni_sadrzaj>
    <derivirana_varijabla naziv="DomainObject.Predmet.DatumOsnivanja_1">22.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10. listopada 1989.</izvorni_sadrzaj>
    <derivirana_varijabla naziv="DomainObject.Predmet.OkrivljenikFizickaOsoba.DatumRodjenja_1">10. listopada 1989.</derivirana_varijabla>
  </DomainObject.Predmet.OkrivljenikFizickaOsoba.DatumRodjenja>
  <DomainObject.Predmet.OkrivljenikFizickaOsoba.DatumRodjenjaFormated>
    <izvorni_sadrzaj>10.10.1989.</izvorni_sadrzaj>
    <derivirana_varijabla naziv="DomainObject.Predmet.OkrivljenikFizickaOsoba.DatumRodjenjaFormated_1">10.10.1989.</derivirana_varijabla>
  </DomainObject.Predmet.OkrivljenikFizickaOsoba.DatumRodjenjaFormated>
  <DomainObject.Predmet.OkrivljenikFizickaOsoba.Ime>
    <izvorni_sadrzaj>Nermin</izvorni_sadrzaj>
    <derivirana_varijabla naziv="DomainObject.Predmet.OkrivljenikFizickaOsoba.Ime_1">Nermin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Nermin Graca</izvorni_sadrzaj>
    <derivirana_varijabla naziv="DomainObject.Predmet.OkrivljenikFizickaOsoba.Naziv_1">Nermin Graca</derivirana_varijabla>
  </DomainObject.Predmet.OkrivljenikFizickaOsoba.Naziv>
  <DomainObject.Predmet.OkrivljenikFizickaOsoba.Prezime>
    <izvorni_sadrzaj>Graca</izvorni_sadrzaj>
    <derivirana_varijabla naziv="DomainObject.Predmet.OkrivljenikFizickaOsoba.Prezime_1">Graca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33203649516</izvorni_sadrzaj>
    <derivirana_varijabla naziv="DomainObject.Predmet.OkrivljenikFizickaOsoba.Oib_1">33203649516</derivirana_varijabla>
  </DomainObject.Predmet.OkrivljenikFizickaOsoba.Oib>
  <DomainObject.Predmet.Opis>
    <izvorni_sadrzaj>22.05.2026. spis u ref. - 2 x neuručen poziv okr. pravnoj osobi - obaviješten, nije podigao pošiljku
25.5.2026 - roč.
16.06.26.-roč. u ref.: pozivi uručeni</izvorni_sadrzaj>
    <derivirana_varijabla naziv="DomainObject.Predmet.Opis_1">22.05.2026. spis u ref. - 2 x neuručen poziv okr. pravnoj osobi - obaviješten, nije podigao pošiljku
25.5.2026 - roč.
16.06.26.-roč. u ref.: pozivi uručeni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Pp-680/2024</izvorni_sadrzaj>
    <derivirana_varijabla naziv="DomainObject.Predmet.OznakaBroj_1">Pp-680/2024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 MONT drutšvo s ograničenom odgovornošću za proizvodnju i usluge zastupanog po punomoćniku Vlado Vladika; Nermin Graca zastupanog po punomoćniku Vlado Vladika</izvorni_sadrzaj>
    <derivirana_varijabla naziv="DomainObject.Predmet.ProtustrankaFormated_1">  ADRIA - MONT drutšvo s ograničenom odgovornošću za proizvodnju i usluge zastupanog po punomoćniku Vlado Vladika; Nermin Graca zastupanog po punomoćniku Vlado Vladika</derivirana_varijabla>
  </DomainObject.Predmet.ProtustrankaFormated>
  <DomainObject.Predmet.ProtustrankaFormatedOIB>
    <izvorni_sadrzaj>  ADRIA - MONT drutšvo s ograničenom odgovornošću za proizvodnju i usluge, OIB 89264353099 zastupanog po punomoćniku Vlado Vladika; Nermin Graca, OIB 33203649516 zastupanog po punomoćniku Vlado Vladika</izvorni_sadrzaj>
    <derivirana_varijabla naziv="DomainObject.Predmet.ProtustrankaFormatedOIB_1">  ADRIA - MONT drutšvo s ograničenom odgovornošću za proizvodnju i usluge, OIB 89264353099 zastupanog po punomoćniku Vlado Vladika; Nermin Graca, OIB 33203649516 zastupanog po punomoćniku Vlado Vladika</derivirana_varijabla>
  </DomainObject.Predmet.ProtustrankaFormatedOIB>
  <DomainObject.Predmet.ProtustrankaFormatedWithAdress>
    <izvorni_sadrzaj> ADRIA - MONT drutšvo s ograničenom odgovornošću za proizvodnju i usluge, Kukuljanovo 317, 51227 Kukuljanovo zastupanog po punomoćniku Vlado Vladika; Nermin Graca, Šet. I.g. Kovačića 21 A, 51000 Rijeka zastupanog po punomoćniku Vlado Vladika</izvorni_sadrzaj>
    <derivirana_varijabla naziv="DomainObject.Predmet.ProtustrankaFormatedWithAdress_1"> ADRIA - MONT drutšvo s ograničenom odgovornošću za proizvodnju i usluge, Kukuljanovo 317, 51227 Kukuljanovo zastupanog po punomoćniku Vlado Vladika; Nermin Graca, Šet. I.g. Kovačića 21 A, 51000 Rijeka zastupanog po punomoćniku Vlado Vladika</derivirana_varijabla>
  </DomainObject.Predmet.ProtustrankaFormatedWithAdress>
  <DomainObject.Predmet.ProtustrankaFormatedWithAdressOIB>
    <izvorni_sadrzaj> ADRIA - MONT drutšvo s ograničenom odgovornošću za proizvodnju i usluge, OIB 89264353099, Kukuljanovo 317, 51227 Kukuljanovo zastupanog po punomoćniku Vlado Vladika; Nermin Graca, OIB 33203649516, Šet. I.g. Kovačića 21 A, 51000 Rijeka zastupanog po punomoćniku Vlado Vladika</izvorni_sadrzaj>
    <derivirana_varijabla naziv="DomainObject.Predmet.ProtustrankaFormatedWithAdressOIB_1"> ADRIA - MONT drutšvo s ograničenom odgovornošću za proizvodnju i usluge, OIB 89264353099, Kukuljanovo 317, 51227 Kukuljanovo zastupanog po punomoćniku Vlado Vladika; Nermin Graca, OIB 33203649516, Šet. I.g. Kovačića 21 A, 51000 Rijeka zastupanog po punomoćniku Vlado Vladika</derivirana_varijabla>
  </DomainObject.Predmet.ProtustrankaFormatedWithAdressOIB>
  <DomainObject.Predmet.ProtustrankaWithAdress>
    <izvorni_sadrzaj>ADRIA - MONT drutšvo s ograničenom odgovornošću za proizvodnju i usluge Kukuljanovo 317, 51227 Kukuljanovo, Nermin Graca Šet. I.g. Kovačića 21 A, 51000 Rijeka</izvorni_sadrzaj>
    <derivirana_varijabla naziv="DomainObject.Predmet.ProtustrankaWithAdress_1">ADRIA - MONT drutšvo s ograničenom odgovornošću za proizvodnju i usluge Kukuljanovo 317, 51227 Kukuljanovo, Nermin Graca Šet. I.g. Kovačića 21 A, 51000 Rijeka</derivirana_varijabla>
  </DomainObject.Predmet.ProtustrankaWithAdress>
  <DomainObject.Predmet.ProtustrankaWithAdressOIB>
    <izvorni_sadrzaj>ADRIA - MONT drutšvo s ograničenom odgovornošću za proizvodnju i usluge, OIB 89264353099, Kukuljanovo 317, 51227 Kukuljanovo, Nermin Graca, OIB 33203649516, Šet. I.g. Kovačića 21 A, 51000 Rijeka</izvorni_sadrzaj>
    <derivirana_varijabla naziv="DomainObject.Predmet.ProtustrankaWithAdressOIB_1">ADRIA - MONT drutšvo s ograničenom odgovornošću za proizvodnju i usluge, OIB 89264353099, Kukuljanovo 317, 51227 Kukuljanovo, Nermin Graca, OIB 33203649516, Šet. I.g. Kovačića 21 A, 51000 Rijeka</derivirana_varijabla>
  </DomainObject.Predmet.ProtustrankaWithAdressOIB>
  <DomainObject.Predmet.ProtustrankaNazivFormated>
    <izvorni_sadrzaj>ADRIA - MONT drutšvo s ograničenom odgovornošću za proizvodnju i usluge,Nermin Graca</izvorni_sadrzaj>
    <derivirana_varijabla naziv="DomainObject.Predmet.ProtustrankaNazivFormated_1">ADRIA - MONT drutšvo s ograničenom odgovornošću za proizvodnju i usluge,Nermin Graca</derivirana_varijabla>
    <derivirana_varijabla naziv="Padez">ADRIA - MONT drutšvo s ograničenom odgovornošću za proizvodnju i usluge,Nermin Graca</derivirana_varijabla>
  </DomainObject.Predmet.ProtustrankaNazivFormated>
  <DomainObject.Predmet.ProtustrankaNazivFormatedOIB>
    <izvorni_sadrzaj>ADRIA - MONT drutšvo s ograničenom odgovornošću za proizvodnju i usluge, OIB 89264353099,Nermin Graca, OIB 33203649516</izvorni_sadrzaj>
    <derivirana_varijabla naziv="DomainObject.Predmet.ProtustrankaNazivFormatedOIB_1">ADRIA - MONT drutšvo s ograničenom odgovornošću za proizvodnju i usluge, OIB 89264353099,Nermin Graca, OIB 33203649516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izvorni_sadrzaj>
    <derivirana_varijabla naziv="DomainObject.Predmet.StrankaFormated_1">  Državni inspektorat - Područni ured Rijeka</derivirana_varijabla>
  </DomainObject.Predmet.StrankaFormated>
  <DomainObject.Predmet.StrankaFormatedOIB>
    <izvorni_sadrzaj>  Državni inspektorat - Područni ured Rijeka</izvorni_sadrzaj>
    <derivirana_varijabla naziv="DomainObject.Predmet.StrankaFormatedOIB_1">  Državni inspektorat - Područni ured Rijeka</derivirana_varijabla>
  </DomainObject.Predmet.StrankaFormatedOIB>
  <DomainObject.Predmet.StrankaFormatedWithAdress>
    <izvorni_sadrzaj> Državni inspektorat - Područni ured Rijeka, Osječka 50, 51000 Rijeka</izvorni_sadrzaj>
    <derivirana_varijabla naziv="DomainObject.Predmet.StrankaFormatedWithAdress_1"> Državni inspektorat - Područni ured Rijeka, Osječka 50, 51000 Rijeka</derivirana_varijabla>
  </DomainObject.Predmet.StrankaFormatedWithAdress>
  <DomainObject.Predmet.StrankaFormatedWithAdressOIB>
    <izvorni_sadrzaj> Državni inspektorat - Područni ured Rijeka, Osječka 50, 51000 Rijeka</izvorni_sadrzaj>
    <derivirana_varijabla naziv="DomainObject.Predmet.StrankaFormatedWithAdressOIB_1"> Državni inspektorat - Područni ured Rijeka, Osječka 50, 51000 Rijeka</derivirana_varijabla>
  </DomainObject.Predmet.StrankaFormatedWithAdressOIB>
  <DomainObject.Predmet.StrankaWithAdress>
    <izvorni_sadrzaj>Državni inspektorat - Područni ured Rijeka Osječka 50,51000 Rijeka</izvorni_sadrzaj>
    <derivirana_varijabla naziv="DomainObject.Predmet.StrankaWithAdress_1">Državni inspektorat - Područni ured Rijeka Osječka 50,51000 Rijeka</derivirana_varijabla>
  </DomainObject.Predmet.StrankaWithAdress>
  <DomainObject.Predmet.StrankaWithAdressOIB>
    <izvorni_sadrzaj>Državni inspektorat - Područni ured Rijeka, Osječka 50,51000 Rijeka</izvorni_sadrzaj>
    <derivirana_varijabla naziv="DomainObject.Predmet.StrankaWithAdressOIB_1">Državni inspektorat - Područni ured Rijeka, Osječka 50,51000 Rijeka</derivirana_varijabla>
  </DomainObject.Predmet.StrankaWithAdressOIB>
  <DomainObject.Predmet.StrankaNazivFormated>
    <izvorni_sadrzaj>Državni inspektorat - Područni ured Rijeka</izvorni_sadrzaj>
    <derivirana_varijabla naziv="DomainObject.Predmet.StrankaNazivFormated_1">Državni inspektorat - Područni ured Rijeka</derivirana_varijabla>
    <derivirana_varijabla naziv="Padez">Državni inspektorat - Područni ured Rijeka</derivirana_varijabla>
  </DomainObject.Predmet.StrankaNazivFormated>
  <DomainObject.Predmet.StrankaNazivFormatedOIB>
    <izvorni_sadrzaj>Državni inspektorat - Područni ured Rijeka</izvorni_sadrzaj>
    <derivirana_varijabla naziv="DomainObject.Predmet.StrankaNazivFormatedOIB_1">Državni inspektorat - Područni ured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erivirana_varijabla naziv="adresa">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Državni inspektorat - Područni ured Rijeka</item>
    </izvorni_sadrzaj>
    <derivirana_varijabla naziv="DomainObject.Predmet.StrankaListFormated_1">
      <item>Državni inspektorat - Područni ured Rijeka</item>
    </derivirana_varijabla>
  </DomainObject.Predmet.StrankaListFormated>
  <DomainObject.Predmet.StrankaListFormatedOIB>
    <izvorni_sadrzaj>
      <item>Državni inspektorat - Područni ured Rijeka</item>
    </izvorni_sadrzaj>
    <derivirana_varijabla naziv="DomainObject.Predmet.StrankaListFormatedOIB_1">
      <item>Državni inspektorat - Područni ured Rijeka</item>
    </derivirana_varijabla>
  </DomainObject.Predmet.StrankaListFormatedOIB>
  <DomainObject.Predmet.StrankaListFormatedWithAdress>
    <izvorni_sadrzaj>
      <item>Državni inspektorat - Područni ured Rijeka, Osječka 50, 51000 Rijeka</item>
    </izvorni_sadrzaj>
    <derivirana_varijabla naziv="DomainObject.Predmet.StrankaListFormatedWithAdress_1">
      <item>Državni inspektorat - Područni ured Rijeka, Osječka 50, 51000 Rijeka</item>
    </derivirana_varijabla>
  </DomainObject.Predmet.StrankaListFormatedWithAdress>
  <DomainObject.Predmet.StrankaListFormatedWithAdressOIB>
    <izvorni_sadrzaj>
      <item>Državni inspektorat - Područni ured Rijeka, Osječka 50, 51000 Rijeka</item>
    </izvorni_sadrzaj>
    <derivirana_varijabla naziv="DomainObject.Predmet.StrankaListFormatedWithAdressOIB_1">
      <item>Državni inspektorat - Područni ured Rijeka, Osječka 50, 51000 Rijeka</item>
    </derivirana_varijabla>
  </DomainObject.Predmet.StrankaListFormatedWithAdressOIB>
  <DomainObject.Predmet.StrankaListNazivFormated>
    <izvorni_sadrzaj>
      <item>Državni inspektorat - Područni ured Rijeka</item>
    </izvorni_sadrzaj>
    <derivirana_varijabla naziv="DomainObject.Predmet.StrankaListNazivFormated_1">
      <item>Državni inspektorat - Područni ured Rijeka</item>
    </derivirana_varijabla>
  </DomainObject.Predmet.StrankaListNazivFormated>
  <DomainObject.Predmet.StrankaListNazivFormatedOIB>
    <izvorni_sadrzaj>
      <item>Državni inspektorat - Područni ured Rijeka</item>
    </izvorni_sadrzaj>
    <derivirana_varijabla naziv="DomainObject.Predmet.StrankaListNazivFormatedOIB_1">
      <item>Državni inspektorat - Područni ured Rijeka</item>
    </derivirana_varijabla>
  </DomainObject.Predmet.StrankaListNazivFormatedOIB>
  <DomainObject.Predmet.ProtuStrankaListFormated>
    <izvorni_sadrzaj>
      <item>ADRIA - MONT drutšvo s ograničenom odgovornošću za proizvodnju i usluge zastupanog po punomoćniku Vlado Vladika</item>
      <item>Nermin Graca zastupanog po punomoćniku Vlado Vladika</item>
    </izvorni_sadrzaj>
    <derivirana_varijabla naziv="DomainObject.Predmet.ProtuStrankaListFormated_1">
      <item>ADRIA - MONT drutšvo s ograničenom odgovornošću za proizvodnju i usluge zastupanog po punomoćniku Vlado Vladika</item>
      <item>Nermin Graca zastupanog po punomoćniku Vlado Vladika</item>
    </derivirana_varijabla>
  </DomainObject.Predmet.ProtuStrankaListFormated>
  <DomainObject.Predmet.ProtuStrankaListFormatedOIB>
    <izvorni_sadrzaj>
      <item>ADRIA - MONT drutšvo s ograničenom odgovornošću za proizvodnju i usluge, OIB 89264353099 zastupanog po punomoćniku Vlado Vladika</item>
      <item>Nermin Graca, OIB 33203649516 zastupanog po punomoćniku Vlado Vladika</item>
    </izvorni_sadrzaj>
    <derivirana_varijabla naziv="DomainObject.Predmet.ProtuStrankaListFormatedOIB_1">
      <item>ADRIA - MONT drutšvo s ograničenom odgovornošću za proizvodnju i usluge, OIB 89264353099 zastupanog po punomoćniku Vlado Vladika</item>
      <item>Nermin Graca, OIB 33203649516 zastupanog po punomoćniku Vlado Vladika</item>
    </derivirana_varijabla>
  </DomainObject.Predmet.ProtuStrankaListFormatedOIB>
  <DomainObject.Predmet.ProtuStrankaListFormatedWithAdress>
    <izvorni_sadrzaj>
      <item>ADRIA - MONT drutšvo s ograničenom odgovornošću za proizvodnju i usluge, Kukuljanovo 317, 51227 Kukuljanovo zastupanog po punomoćniku Vlado Vladika</item>
      <item>Nermin Graca, Šet. I.g. Kovačića 21 A, 51000 Rijeka zastupanog po punomoćniku Vlado Vladika</item>
    </izvorni_sadrzaj>
    <derivirana_varijabla naziv="DomainObject.Predmet.ProtuStrankaListFormatedWithAdress_1">
      <item>ADRIA - MONT drutšvo s ograničenom odgovornošću za proizvodnju i usluge, Kukuljanovo 317, 51227 Kukuljanovo zastupanog po punomoćniku Vlado Vladika</item>
      <item>Nermin Graca, Šet. I.g. Kovačića 21 A, 51000 Rijeka zastupanog po punomoćniku Vlado Vladika</item>
    </derivirana_varijabla>
  </DomainObject.Predmet.ProtuStrankaListFormatedWithAdress>
  <DomainObject.Predmet.ProtuStrankaListFormatedWithAdressOIB>
    <izvorni_sadrzaj>
      <item>ADRIA - MONT drutšvo s ograničenom odgovornošću za proizvodnju i usluge, OIB 89264353099, Kukuljanovo 317, 51227 Kukuljanovo zastupanog po punomoćniku Vlado Vladika</item>
      <item>Nermin Graca, OIB 33203649516, Šet. I.g. Kovačića 21 A, 51000 Rijeka zastupanog po punomoćniku Vlado Vladika</item>
    </izvorni_sadrzaj>
    <derivirana_varijabla naziv="DomainObject.Predmet.ProtuStrankaListFormatedWithAdressOIB_1">
      <item>ADRIA - MONT drutšvo s ograničenom odgovornošću za proizvodnju i usluge, OIB 89264353099, Kukuljanovo 317, 51227 Kukuljanovo zastupanog po punomoćniku Vlado Vladika</item>
      <item>Nermin Graca, OIB 33203649516, Šet. I.g. Kovačića 21 A, 51000 Rijeka zastupanog po punomoćniku Vlado Vladika</item>
    </derivirana_varijabla>
  </DomainObject.Predmet.ProtuStrankaListFormatedWithAdressOIB>
  <DomainObject.Predmet.ProtuStrankaListNazivFormated>
    <izvorni_sadrzaj>
      <item>ADRIA - MONT drutšvo s ograničenom odgovornošću za proizvodnju i usluge</item>
      <item>Nermin Graca</item>
    </izvorni_sadrzaj>
    <derivirana_varijabla naziv="DomainObject.Predmet.ProtuStrankaListNazivFormated_1">
      <item>ADRIA - MONT drutšvo s ograničenom odgovornošću za proizvodnju i usluge</item>
      <item>Nermin Graca</item>
    </derivirana_varijabla>
  </DomainObject.Predmet.ProtuStrankaListNazivFormated>
  <DomainObject.Predmet.ProtuStrankaListNazivFormatedOIB>
    <izvorni_sadrzaj>
      <item>ADRIA - MONT drutšvo s ograničenom odgovornošću za proizvodnju i usluge, OIB 89264353099</item>
      <item>Nermin Graca, OIB 33203649516</item>
    </izvorni_sadrzaj>
    <derivirana_varijabla naziv="DomainObject.Predmet.ProtuStrankaListNazivFormatedOIB_1">
      <item>ADRIA - MONT drutšvo s ograničenom odgovornošću za proizvodnju i usluge, OIB 89264353099</item>
      <item>Nermin Graca, OIB 33203649516</item>
    </derivirana_varijabla>
  </DomainObject.Predmet.ProtuStrankaListNazivFormatedOIB>
  <DomainObject.Predmet.OstaliListFormated>
    <izvorni_sadrzaj>
      <item>Vlado Vladika punomoćnik sudionika u postupku Nermin Graca; ADRIA - MONT drutšvo s ograničenom odgovornošću za proizvodnju i usluge</item>
      <item>Državni inspektorat Rijeka za višu insp.rada Silvu Bjelovuk</item>
    </izvorni_sadrzaj>
    <derivirana_varijabla naziv="DomainObject.Predmet.OstaliListFormated_1">
      <item>Vlado Vladika punomoćnik sudionika u postupku Nermin Graca; ADRIA - MONT drutšvo s ograničenom odgovornošću za proizvodnju i usluge</item>
      <item>Državni inspektorat Rijeka za višu insp.rada Silvu Bjelovuk</item>
    </derivirana_varijabla>
    <derivirana_varijabla naziv="DrugaOsoba">
      <item>Vlado Vladika punomoćnik sudionika u postupku Nermin Graca; ADRIA - MONT drutšvo s ograničenom odgovornošću za proizvodnju i usluge</item>
      <item>Državni inspektorat Rijeka za višu insp.rada Silvu Bjelovuk</item>
    </derivirana_varijabla>
  </DomainObject.Predmet.OstaliListFormated>
  <DomainObject.Predmet.OstaliListFormatedOIB>
    <izvorni_sadrzaj>
      <item>Vlado Vladika, OIB 46053327430 punomoćnik sudionika u postupku Nermin Graca; ADRIA - MONT drutšvo s ograničenom odgovornošću za proizvodnju i usluge</item>
      <item>Državni inspektorat Rijeka za višu insp.rada Silvu Bjelovuk</item>
    </izvorni_sadrzaj>
    <derivirana_varijabla naziv="DomainObject.Predmet.OstaliListFormatedOIB_1">
      <item>Vlado Vladika, OIB 46053327430 punomoćnik sudionika u postupku Nermin Graca; ADRIA - MONT drutšvo s ograničenom odgovornošću za proizvodnju i usluge</item>
      <item>Državni inspektorat Rijeka za višu insp.rada Silvu Bjelovuk</item>
    </derivirana_varijabla>
  </DomainObject.Predmet.OstaliListFormatedOIB>
  <DomainObject.Predmet.OstaliListFormatedWithAdress>
    <izvorni_sadrzaj>
      <item>Vlado Vladika, Verdieva 9, 51000 Rijeka punomoćnik sudionika u postupku Nermin Graca; ADRIA - MONT drutšvo s ograničenom odgovornošću za proizvodnju i usluge</item>
      <item>Državni inspektorat Rijeka za višu insp.rada Silvu Bjelovuk, Osječka 50, 51000 Rijeka</item>
    </izvorni_sadrzaj>
    <derivirana_varijabla naziv="DomainObject.Predmet.OstaliListFormatedWithAdress_1">
      <item>Vlado Vladika, Verdieva 9, 51000 Rijeka punomoćnik sudionika u postupku Nermin Graca; ADRIA - MONT drutšvo s ograničenom odgovornošću za proizvodnju i usluge</item>
      <item>Državni inspektorat Rijeka za višu insp.rada Silvu Bjelovuk, Osječka 50, 51000 Rijeka</item>
    </derivirana_varijabla>
  </DomainObject.Predmet.OstaliListFormatedWithAdress>
  <DomainObject.Predmet.OstaliListFormatedWithAdressOIB>
    <izvorni_sadrzaj>
      <item>Vlado Vladika, OIB 46053327430, Verdieva 9, 51000 Rijeka punomoćnik sudionika u postupku Nermin Graca; ADRIA - MONT drutšvo s ograničenom odgovornošću za proizvodnju i usluge</item>
      <item>Državni inspektorat Rijeka za višu insp.rada Silvu Bjelovuk, Osječka 50, 51000 Rijeka</item>
    </izvorni_sadrzaj>
    <derivirana_varijabla naziv="DomainObject.Predmet.OstaliListFormatedWithAdressOIB_1">
      <item>Vlado Vladika, OIB 46053327430, Verdieva 9, 51000 Rijeka punomoćnik sudionika u postupku Nermin Graca; ADRIA - MONT drutšvo s ograničenom odgovornošću za proizvodnju i usluge</item>
      <item>Državni inspektorat Rijeka za višu insp.rada Silvu Bjelovuk, Osječka 50, 51000 Rijeka</item>
    </derivirana_varijabla>
  </DomainObject.Predmet.OstaliListFormatedWithAdressOIB>
  <DomainObject.Predmet.OstaliListNazivFormated>
    <izvorni_sadrzaj>
      <item>Vlado Vladika</item>
      <item>Državni inspektorat Rijeka za višu insp.rada Silvu Bjelovuk</item>
    </izvorni_sadrzaj>
    <derivirana_varijabla naziv="DomainObject.Predmet.OstaliListNazivFormated_1">
      <item>Vlado Vladika</item>
      <item>Državni inspektorat Rijeka za višu insp.rada Silvu Bjelovuk</item>
    </derivirana_varijabla>
  </DomainObject.Predmet.OstaliListNazivFormated>
  <DomainObject.Predmet.OstaliListNazivFormatedOIB>
    <izvorni_sadrzaj>
      <item>Vlado Vladika, OIB 46053327430</item>
      <item>Državni inspektorat Rijeka za višu insp.rada Silvu Bjelovuk</item>
    </izvorni_sadrzaj>
    <derivirana_varijabla naziv="DomainObject.Predmet.OstaliListNazivFormatedOIB_1">
      <item>Vlado Vladika, OIB 46053327430</item>
      <item>Državni inspektorat Rijeka za višu insp.rada Silvu Bjelovuk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247, 150, 229, 172, 229, 247, 150, 172</izvorni_sadrzaj>
    <derivirana_varijabla naziv="DomainObject.Predmet.ClanakZakona_1">247, 150, 229, 172, 229, 247, 150, 172</derivirana_varijabla>
  </DomainObject.Predmet.ClanakZakona>
  <DomainObject.Predmet.ClanakZakonaFull>
    <izvorni_sadrzaj>članka 247., članka 150., članka 229. stavka 1., članka 172., članka 229. stavka 1., članka 247., članka 150., članka 172.</izvorni_sadrzaj>
    <derivirana_varijabla naziv="DomainObject.Predmet.ClanakZakonaFull_1">članka 247., članka 150., članka 229. stavka 1., članka 172., članka 229. stavka 1., članka 247., članka 150., članka 172.</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18. lipnja 2026.</izvorni_sadrzaj>
    <derivirana_varijabla naziv="DomainObject.Datum_1">18. lipnja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izvorni_sadrzaj>
    <derivirana_varijabla naziv="DomainObject.Predmet.StrankaIDrugi_1">Državni inspektorat - Područni ured Rijeka</derivirana_varijabla>
  </DomainObject.Predmet.StrankaIDrugi>
  <DomainObject.Predmet.ProtustrankaIDrugi>
    <izvorni_sadrzaj>ADRIA - MONT drutšvo s ograničenom odgovornošću za proizvodnju i usluge i dr.</izvorni_sadrzaj>
    <derivirana_varijabla naziv="DomainObject.Predmet.ProtustrankaIDrugi_1">ADRIA - MONT drutšvo s ograničenom odgovornošću za proizvodnju i usluge i dr.</derivirana_varijabla>
  </DomainObject.Predmet.ProtustrankaIDrugi>
  <DomainObject.Predmet.StrankaIDrugiAdressOIB>
    <izvorni_sadrzaj>Državni inspektorat - Područni ured Rijeka, Osječka 50, 51000 Rijeka</izvorni_sadrzaj>
    <derivirana_varijabla naziv="DomainObject.Predmet.StrankaIDrugiAdressOIB_1">Državni inspektorat - Područni ured Rijeka, Osječka 50, 51000 Rijeka</derivirana_varijabla>
  </DomainObject.Predmet.StrankaIDrugiAdressOIB>
  <DomainObject.Predmet.ProtustrankaIDrugiAdressOIB>
    <izvorni_sadrzaj>ADRIA - MONT drutšvo s ograničenom odgovornošću za proizvodnju i usluge, OIB 89264353099, Kukuljanovo 317, 51227 Kukuljanovo i dr.</izvorni_sadrzaj>
    <derivirana_varijabla naziv="DomainObject.Predmet.ProtustrankaIDrugiAdressOIB_1">ADRIA - MONT drutšvo s ograničenom odgovornošću za proizvodnju i usluge, OIB 89264353099, Kukuljanovo 317, 51227 Kukuljanovo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Rijeka</item>
      <item>ADRIA - MONT drutšvo s ograničenom odgovornošću za proizvodnju i usluge</item>
      <item>Nermin Graca</item>
      <item>Vlado Vladika</item>
      <item>Državni inspektorat Rijeka za višu insp.rada Silvu Bjelovuk</item>
    </izvorni_sadrzaj>
    <derivirana_varijabla naziv="DomainObject.Predmet.SudioniciListNaziv_1">
      <item>Državni inspektorat - Područni ured Rijeka</item>
      <item>ADRIA - MONT drutšvo s ograničenom odgovornošću za proizvodnju i usluge</item>
      <item>Nermin Graca</item>
      <item>Vlado Vladika</item>
      <item>Državni inspektorat Rijeka za višu insp.rada Silvu Bjelovuk</item>
    </derivirana_varijabla>
    <derivirana_varijabla naziv="OstaliSudionici">
      <item>Državni inspektorat - Područni ured Rijeka</item>
      <item>ADRIA - MONT drutšvo s ograničenom odgovornošću za proizvodnju i usluge</item>
      <item>Nermin Graca</item>
      <item>Vlado Vladika</item>
      <item>Državni inspektorat Rijeka za višu insp.rada Silvu Bjelovuk</item>
    </derivirana_varijabla>
  </DomainObject.Predmet.SudioniciListNaziv>
  <DomainObject.Predmet.SudioniciListAdressOIB>
    <izvorni_sadrzaj>
      <item>Državni inspektorat - Područni ured Rijeka, Osječka 50,51000 Rijeka</item>
      <item>ADRIA - MONT drutšvo s ograničenom odgovornošću za proizvodnju i usluge, OIB 89264353099, Kukuljanovo 317,51227 Kukuljanovo</item>
      <item>Nermin Graca, OIB 33203649516, Šet. I.g. Kovačića 21 A,51000 Rijeka</item>
      <item>Vlado Vladika, OIB 46053327430, Verdieva 9,51000 Rijeka</item>
      <item>Državni inspektorat Rijeka za višu insp.rada Silvu Bjelovuk, Osječka 50,51000 Rijeka</item>
    </izvorni_sadrzaj>
    <derivirana_varijabla naziv="DomainObject.Predmet.SudioniciListAdressOIB_1">
      <item>Državni inspektorat - Područni ured Rijeka, Osječka 50,51000 Rijeka</item>
      <item>ADRIA - MONT drutšvo s ograničenom odgovornošću za proizvodnju i usluge, OIB 89264353099, Kukuljanovo 317,51227 Kukuljanovo</item>
      <item>Nermin Graca, OIB 33203649516, Šet. I.g. Kovačića 21 A,51000 Rijeka</item>
      <item>Vlado Vladika, OIB 46053327430, Verdieva 9,51000 Rijeka</item>
      <item>Državni inspektorat Rijeka za višu insp.rada Silvu Bjelovuk, Osječka 50,51000 Rijeka</item>
    </derivirana_varijabla>
  </DomainObject.Predmet.SudioniciListAdressOIB>
  <DomainObject.UcesnikSudskeRadnje.NazivFormated>
    <izvorni_sadrzaj>Nermin Graca, OIB 33203649516, Šet. I.g. Kovačića 21 A,51000 Rijeka</izvorni_sadrzaj>
    <derivirana_varijabla naziv="DomainObject.UcesnikSudskeRadnje.NazivFormated_1">Nermin Graca, OIB 33203649516, Šet. I.g. Kovačića 21 A,51000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89264353099</item>
      <item>, OIB 33203649516</item>
      <item>, OIB 46053327430</item>
      <item>, OIB null</item>
    </izvorni_sadrzaj>
    <derivirana_varijabla naziv="DomainObject.Predmet.SudioniciListNazivOIB_1">
      <item>, OIB null</item>
      <item>, OIB 89264353099</item>
      <item>, OIB 33203649516</item>
      <item>, OIB 46053327430</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Rijeka, Osječka 50, 51000 Rijeka
2. Okrivljenik ADRIA - MONT drutšvo s ograničenom odgovornošću za proizvodnju i usluge, OIB 89264353099, Kukuljanovo 317, 51227 Kukuljanovo
3. Branitelj - izabrani Vlado Vladika, OIB 46053327430, Verdieva 9, 51000 Rijeka
4. Okrivljenik Nermin Graca, OIB 33203649516, Šet. I.g. Kovačića 21 A, 51000 Rijeka
5. Branitelj - izabrani Vlado Vladika, OIB 46053327430, Verdieva 9, 51000 Rijeka</izvorni_sadrzaj>
    <derivirana_varijabla naziv="DomainObject.UcesnikSudskeRadnje.SudskaRadnja.UcesniciObavijest_1">1. Tužitelj Državni inspektorat - Područni ured Rijeka, Osječka 50, 51000 Rijeka
2. Okrivljenik ADRIA - MONT drutšvo s ograničenom odgovornošću za proizvodnju i usluge, OIB 89264353099, Kukuljanovo 317, 51227 Kukuljanovo
3. Branitelj - izabrani Vlado Vladika, OIB 46053327430, Verdieva 9, 51000 Rijeka
4. Okrivljenik Nermin Graca, OIB 33203649516, Šet. I.g. Kovačića 21 A, 51000 Rijeka
5. Branitelj - izabrani Vlado Vladika, OIB 46053327430, Verdieva 9,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veljače 2024.</izvorni_sadrzaj>
    <derivirana_varijabla naziv="DomainObject.Predmet.DatumPocetkaProcesa_1">22. veljače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strancima</item>
      <item>Zakon o obveznom zdravstvenom osiguranju</item>
      <item>Zakon o radu</item>
      <item>Zakon o mirovinskom osiguranju</item>
    </izvorni_sadrzaj>
    <derivirana_varijabla naziv="DomainObject.ZakonPravilnikList_1">
      <item>Zakon o strancima</item>
      <item>Zakon o obveznom zdravstvenom osiguranju</item>
      <item>Zakon o radu</item>
      <item>Zakon o mirovinskom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ADRIA - MONT drutšvo s ograničenom odgovornošću za proizvodnju i usluge, Kukuljanovo 317, 51227 Kukuljanovo, OIB: 89264353099</item>
      <item>Nermin Graca, Šet. I.g. Kovačića 21 A, 51000 Rijeka, OIB: 33203649516, rođen-a 10.10.1989., mjesto rođenja Rijeka (Rijeka)</item>
    </izvorni_sadrzaj>
    <derivirana_varijabla naziv="DomainObject.Predmet.OkrivljenikAdresaMjestoRodjenjaList_1">
      <item>ADRIA - MONT drutšvo s ograničenom odgovornošću za proizvodnju i usluge, Kukuljanovo 317, 51227 Kukuljanovo, OIB: 89264353099</item>
      <item>Nermin Graca, Šet. I.g. Kovačića 21 A, 51000 Rijeka, OIB: 33203649516, rođen-a 10.10.1989.,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ADRIA - MONT drutšvo s ograničenom odgovornošću za proizvodnju i usluge, MBS 040248938, Kukuljanovo 317, 51227 Kukuljanovo</izvorni_sadrzaj>
    <derivirana_varijabla naziv="DomainObject.Predmet.OkrivljenikPravnaNazivAdresaMbs_1">ADRIA - MONT drutšvo s ograničenom odgovornošću za proizvodnju i usluge, MBS 040248938, Kukuljanovo 317, 51227 Kukuljanovo</derivirana_varijabla>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273018-46CF-4288-9E6B-1DCF01E19997}">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410</properties:Words>
  <properties:Characters>2334</properties:Characters>
  <properties:Lines>59</properties:Lines>
  <properties:Paragraphs>22</properties:Paragraphs>
  <properties:TotalTime>81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2907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2026-06-18T12:40:00Z</cp:lastPrinted>
  <dcterms:modified xmlns:xsi="http://www.w3.org/2001/XMLSchema-instance" xsi:type="dcterms:W3CDTF">2026-06-18T12:40:00Z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Nermin Graca - Glavna rasprava</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